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9C0A3" w14:textId="77777777" w:rsidR="00745BCE" w:rsidRDefault="00745BCE" w:rsidP="00745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OKER,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57CFF7EB" w14:textId="77777777" w:rsidR="00745BCE" w:rsidRDefault="00745BCE" w:rsidP="00745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 Gentleman.</w:t>
      </w:r>
    </w:p>
    <w:p w14:paraId="6066CFE1" w14:textId="77777777" w:rsidR="00745BCE" w:rsidRDefault="00745BCE" w:rsidP="00745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41DEF3" w14:textId="77777777" w:rsidR="00745BCE" w:rsidRDefault="00745BCE" w:rsidP="00745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1305E9" w14:textId="77777777" w:rsidR="00745BCE" w:rsidRDefault="00745BCE" w:rsidP="00745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Parker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him.</w:t>
      </w:r>
    </w:p>
    <w:p w14:paraId="01D6C298" w14:textId="77777777" w:rsidR="00745BCE" w:rsidRDefault="00745BCE" w:rsidP="00745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E0FC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https://waalt.uh.edu/index.php/CP40/705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6F3F9F1" w14:textId="77777777" w:rsidR="00745BCE" w:rsidRDefault="00745BCE" w:rsidP="00745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C85948" w14:textId="77777777" w:rsidR="00745BCE" w:rsidRDefault="00745BCE" w:rsidP="00745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1621FB" w14:textId="77777777" w:rsidR="00745BCE" w:rsidRPr="00487FB1" w:rsidRDefault="00745BCE" w:rsidP="00745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2022</w:t>
      </w:r>
    </w:p>
    <w:p w14:paraId="6106CBF0" w14:textId="77777777" w:rsidR="00BA00AB" w:rsidRPr="00745BCE" w:rsidRDefault="00BA00AB" w:rsidP="00745BCE"/>
    <w:sectPr w:rsidR="00BA00AB" w:rsidRPr="00745B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4B6E4" w14:textId="77777777" w:rsidR="00745BCE" w:rsidRDefault="00745BCE" w:rsidP="009139A6">
      <w:r>
        <w:separator/>
      </w:r>
    </w:p>
  </w:endnote>
  <w:endnote w:type="continuationSeparator" w:id="0">
    <w:p w14:paraId="74E78350" w14:textId="77777777" w:rsidR="00745BCE" w:rsidRDefault="00745B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F6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98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B8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AC59" w14:textId="77777777" w:rsidR="00745BCE" w:rsidRDefault="00745BCE" w:rsidP="009139A6">
      <w:r>
        <w:separator/>
      </w:r>
    </w:p>
  </w:footnote>
  <w:footnote w:type="continuationSeparator" w:id="0">
    <w:p w14:paraId="2966280B" w14:textId="77777777" w:rsidR="00745BCE" w:rsidRDefault="00745B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90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822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52C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BCE"/>
    <w:rsid w:val="000666E0"/>
    <w:rsid w:val="002510B7"/>
    <w:rsid w:val="005C130B"/>
    <w:rsid w:val="00745BC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DE8EC"/>
  <w15:chartTrackingRefBased/>
  <w15:docId w15:val="{F2E688C9-E830-469B-A451-BF2040C2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45B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2022-05-19T18:02:00Z</dcterms:created>
  <dcterms:modified xsi:type="dcterms:W3CDTF">2022-05-19T18:03:00Z</dcterms:modified>
</cp:coreProperties>
</file>